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63FBE" w14:textId="0F22B1FB" w:rsidR="001A6213" w:rsidRPr="00406F36" w:rsidRDefault="004B5969" w:rsidP="00F55A64">
      <w:pPr>
        <w:pStyle w:val="Heading2"/>
        <w:rPr>
          <w:rFonts w:ascii="Felix Titling" w:hAnsi="Felix Titling"/>
          <w:b/>
        </w:rPr>
      </w:pPr>
      <w:r w:rsidRPr="00406F36">
        <w:rPr>
          <w:rFonts w:ascii="Felix Titling" w:hAnsi="Felix Titling"/>
          <w:b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75EB57" wp14:editId="4112A71A">
                <wp:simplePos x="0" y="0"/>
                <wp:positionH relativeFrom="column">
                  <wp:posOffset>10382250</wp:posOffset>
                </wp:positionH>
                <wp:positionV relativeFrom="paragraph">
                  <wp:posOffset>849630</wp:posOffset>
                </wp:positionV>
                <wp:extent cx="9429750" cy="7191375"/>
                <wp:effectExtent l="38100" t="38100" r="38100" b="476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0" cy="71913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4867A6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2D6C9E" id="Rectangle 5" o:spid="_x0000_s1026" style="position:absolute;margin-left:817.5pt;margin-top:66.9pt;width:742.5pt;height:56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" filled="f" strokecolor="#4867a6" strokeweight="6pt">
                <v:stroke dashstyle="1 1"/>
              </v:rect>
            </w:pict>
          </mc:Fallback>
        </mc:AlternateContent>
      </w:r>
      <w:r w:rsidR="009973C2">
        <w:rPr>
          <w:rFonts w:ascii="Felix Titling" w:hAnsi="Felix Titling"/>
          <w:b/>
        </w:rPr>
        <w:t>youth s</w:t>
      </w:r>
      <w:r w:rsidR="00E138FD">
        <w:rPr>
          <w:rFonts w:ascii="Felix Titling" w:hAnsi="Felix Titling"/>
          <w:b/>
        </w:rPr>
        <w:t>UBSTANCE</w:t>
      </w:r>
      <w:r w:rsidR="009973C2">
        <w:rPr>
          <w:rFonts w:ascii="Felix Titling" w:hAnsi="Felix Titling"/>
          <w:b/>
        </w:rPr>
        <w:t xml:space="preserve"> </w:t>
      </w:r>
      <w:r w:rsidR="0042739D" w:rsidRPr="00406F36">
        <w:rPr>
          <w:rFonts w:ascii="Felix Titling" w:hAnsi="Felix Titling"/>
          <w:b/>
        </w:rPr>
        <w:t>Addiction Committee</w:t>
      </w:r>
    </w:p>
    <w:p w14:paraId="4D0826E0" w14:textId="7B3B97C3" w:rsidR="001A6213" w:rsidRPr="004E49DB" w:rsidRDefault="00724B80" w:rsidP="00F55A64">
      <w:pPr>
        <w:tabs>
          <w:tab w:val="center" w:pos="5760"/>
          <w:tab w:val="right" w:pos="9360"/>
        </w:tabs>
        <w:rPr>
          <w:rFonts w:ascii="Felix Titling" w:hAnsi="Felix Titling"/>
        </w:rPr>
      </w:pPr>
      <w:r w:rsidRPr="004E49DB">
        <w:rPr>
          <w:rFonts w:ascii="Felix Titling" w:hAnsi="Felix Titling"/>
        </w:rPr>
        <w:t>THIS CERTIFIES THAT</w:t>
      </w:r>
    </w:p>
    <w:p w14:paraId="4CC84AD2" w14:textId="33175BE4" w:rsidR="009973C2" w:rsidRPr="00853EA3" w:rsidRDefault="00853EA3" w:rsidP="001D1062">
      <w:pPr>
        <w:rPr>
          <w:rFonts w:ascii="Felix Titling" w:hAnsi="Felix Titling"/>
          <w:b/>
          <w:bCs/>
          <w:color w:val="DC7D0E" w:themeColor="accent2" w:themeShade="BF"/>
          <w:sz w:val="72"/>
          <w:szCs w:val="72"/>
        </w:rPr>
      </w:pPr>
      <w:r w:rsidRPr="00853EA3">
        <w:rPr>
          <w:rFonts w:ascii="Felix Titling" w:hAnsi="Felix Titling"/>
          <w:b/>
          <w:bCs/>
          <w:color w:val="DC7D0E" w:themeColor="accent2" w:themeShade="BF"/>
          <w:sz w:val="72"/>
          <w:szCs w:val="72"/>
        </w:rPr>
        <w:t>name</w:t>
      </w:r>
    </w:p>
    <w:p w14:paraId="3AEB4643" w14:textId="7FFF3221" w:rsidR="001A6213" w:rsidRPr="004E49DB" w:rsidRDefault="0042739D" w:rsidP="00F55A64">
      <w:pPr>
        <w:rPr>
          <w:rFonts w:ascii="Felix Titling" w:hAnsi="Felix Titling"/>
        </w:rPr>
      </w:pPr>
      <w:r w:rsidRPr="004E49DB">
        <w:rPr>
          <w:rFonts w:ascii="Felix Titling" w:hAnsi="Felix Titling"/>
        </w:rPr>
        <w:t>H</w:t>
      </w:r>
      <w:r w:rsidR="00724B80" w:rsidRPr="004E49DB">
        <w:rPr>
          <w:rFonts w:ascii="Felix Titling" w:hAnsi="Felix Titling"/>
        </w:rPr>
        <w:t>as successf</w:t>
      </w:r>
      <w:r w:rsidRPr="004E49DB">
        <w:rPr>
          <w:rFonts w:ascii="Felix Titling" w:hAnsi="Felix Titling"/>
        </w:rPr>
        <w:t xml:space="preserve">ully completed an </w:t>
      </w:r>
      <w:proofErr w:type="gramStart"/>
      <w:r w:rsidRPr="004E49DB">
        <w:rPr>
          <w:rFonts w:ascii="Felix Titling" w:hAnsi="Felix Titling"/>
        </w:rPr>
        <w:t>eight hour</w:t>
      </w:r>
      <w:proofErr w:type="gramEnd"/>
      <w:r w:rsidRPr="004E49DB">
        <w:rPr>
          <w:rFonts w:ascii="Felix Titling" w:hAnsi="Felix Titling"/>
        </w:rPr>
        <w:t xml:space="preserve"> training and dialogue</w:t>
      </w:r>
      <w:r w:rsidR="00E138FD">
        <w:rPr>
          <w:rFonts w:ascii="Felix Titling" w:hAnsi="Felix Titling"/>
        </w:rPr>
        <w:t xml:space="preserve"> in</w:t>
      </w:r>
    </w:p>
    <w:p w14:paraId="6EF3485C" w14:textId="6372F333" w:rsidR="001A6213" w:rsidRPr="00406F36" w:rsidRDefault="0042739D" w:rsidP="00DF3FCE">
      <w:pPr>
        <w:pStyle w:val="Heading1"/>
        <w:rPr>
          <w:rFonts w:ascii="Felix Titling" w:hAnsi="Felix Titling"/>
          <w:b/>
          <w:sz w:val="48"/>
        </w:rPr>
      </w:pPr>
      <w:r w:rsidRPr="00406F36">
        <w:rPr>
          <w:rFonts w:ascii="Felix Titling" w:hAnsi="Felix Titling"/>
          <w:b/>
          <w:sz w:val="48"/>
        </w:rPr>
        <w:t xml:space="preserve">Community </w:t>
      </w:r>
      <w:r w:rsidR="00E138FD">
        <w:rPr>
          <w:rFonts w:ascii="Felix Titling" w:hAnsi="Felix Titling"/>
          <w:b/>
          <w:sz w:val="48"/>
        </w:rPr>
        <w:t>LIFE PROMOTION</w:t>
      </w:r>
      <w:r w:rsidR="00DF3FCE">
        <w:rPr>
          <w:rFonts w:ascii="Felix Titling" w:hAnsi="Felix Titling"/>
          <w:b/>
          <w:sz w:val="48"/>
        </w:rPr>
        <w:t>- suicide prevention</w:t>
      </w:r>
    </w:p>
    <w:p w14:paraId="062BF154" w14:textId="24373D2A" w:rsidR="001A6213" w:rsidRDefault="00724B80" w:rsidP="00F55A64">
      <w:pPr>
        <w:rPr>
          <w:rFonts w:ascii="Felix Titling" w:hAnsi="Felix Titling"/>
        </w:rPr>
      </w:pPr>
      <w:r w:rsidRPr="004E49DB">
        <w:rPr>
          <w:rFonts w:ascii="Felix Titling" w:hAnsi="Felix Titling"/>
        </w:rPr>
        <w:t>Dated this</w:t>
      </w:r>
      <w:r w:rsidR="00CE33C7">
        <w:rPr>
          <w:rFonts w:ascii="Felix Titling" w:hAnsi="Felix Titling"/>
        </w:rPr>
        <w:t xml:space="preserve"> __ day </w:t>
      </w:r>
      <w:r w:rsidRPr="004E49DB">
        <w:rPr>
          <w:rFonts w:ascii="Felix Titling" w:hAnsi="Felix Titling"/>
        </w:rPr>
        <w:t xml:space="preserve">of </w:t>
      </w:r>
      <w:r w:rsidR="00CE33C7">
        <w:rPr>
          <w:rFonts w:ascii="Felix Titling" w:hAnsi="Felix Titling"/>
        </w:rPr>
        <w:t>_____</w:t>
      </w:r>
      <w:r w:rsidR="00F83AE8">
        <w:rPr>
          <w:rFonts w:ascii="Felix Titling" w:hAnsi="Felix Titling"/>
        </w:rPr>
        <w:t>, 202</w:t>
      </w:r>
      <w:r w:rsidR="00F55A64">
        <w:rPr>
          <w:rFonts w:ascii="Felix Titling" w:hAnsi="Felix Titling"/>
        </w:rPr>
        <w:t>2</w:t>
      </w:r>
    </w:p>
    <w:p w14:paraId="3FF5342F" w14:textId="766438AC" w:rsidR="00F55A64" w:rsidRDefault="00F55A64" w:rsidP="00F55A64">
      <w:pPr>
        <w:rPr>
          <w:rFonts w:ascii="Felix Titling" w:hAnsi="Felix Titling"/>
        </w:rPr>
      </w:pPr>
      <w:r>
        <w:rPr>
          <w:rFonts w:ascii="Felix Titling" w:hAnsi="Felix Titling"/>
          <w:noProof/>
        </w:rPr>
        <w:drawing>
          <wp:inline distT="0" distB="0" distL="0" distR="0" wp14:anchorId="54437E1B" wp14:editId="2A2C090E">
            <wp:extent cx="973393" cy="10740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6746" cy="111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70635" w14:textId="12223F5D" w:rsidR="00F55A64" w:rsidRDefault="00F55A64" w:rsidP="00F55A64">
      <w:pPr>
        <w:rPr>
          <w:rFonts w:ascii="Felix Titling" w:hAnsi="Felix Titling"/>
        </w:rPr>
      </w:pPr>
      <w:r>
        <w:rPr>
          <w:rFonts w:ascii="Felix Titling" w:hAnsi="Felix Titling"/>
        </w:rPr>
        <w:t>____________________</w:t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  <w:t>____________________</w:t>
      </w:r>
    </w:p>
    <w:p w14:paraId="1A74DDBC" w14:textId="561EADCA" w:rsidR="00F55A64" w:rsidRPr="004E49DB" w:rsidRDefault="00F55A64" w:rsidP="001C1263">
      <w:pPr>
        <w:ind w:firstLine="720"/>
        <w:jc w:val="both"/>
        <w:rPr>
          <w:rFonts w:ascii="Felix Titling" w:hAnsi="Felix Titling"/>
        </w:rPr>
      </w:pPr>
      <w:r>
        <w:rPr>
          <w:rFonts w:ascii="Felix Titling" w:hAnsi="Felix Titling"/>
        </w:rPr>
        <w:t>Trainer</w:t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  <w:t xml:space="preserve"> </w:t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r>
        <w:rPr>
          <w:rFonts w:ascii="Felix Titling" w:hAnsi="Felix Titling"/>
        </w:rPr>
        <w:tab/>
      </w:r>
      <w:proofErr w:type="spellStart"/>
      <w:r>
        <w:rPr>
          <w:rFonts w:ascii="Felix Titling" w:hAnsi="Felix Titling"/>
        </w:rPr>
        <w:t>Trainer</w:t>
      </w:r>
      <w:proofErr w:type="spellEnd"/>
    </w:p>
    <w:p w14:paraId="0BD803B3" w14:textId="0FBCBDA7" w:rsidR="001A6213" w:rsidRPr="00F55A64" w:rsidRDefault="00640926" w:rsidP="00DF3FCE">
      <w:pPr>
        <w:ind w:left="720" w:firstLine="720"/>
        <w:rPr>
          <w:sz w:val="18"/>
        </w:rPr>
      </w:pPr>
      <w:r w:rsidRPr="00640926">
        <w:rPr>
          <w:sz w:val="18"/>
        </w:rPr>
        <w:t>This course is certified for 8 hours continuing education through</w:t>
      </w:r>
      <w:r w:rsidR="00F55A64">
        <w:rPr>
          <w:sz w:val="18"/>
        </w:rPr>
        <w:t xml:space="preserve"> the</w:t>
      </w:r>
      <w:r w:rsidRPr="00640926">
        <w:rPr>
          <w:sz w:val="18"/>
        </w:rPr>
        <w:t xml:space="preserve"> </w:t>
      </w:r>
      <w:r w:rsidR="00E138FD">
        <w:rPr>
          <w:sz w:val="18"/>
        </w:rPr>
        <w:t>Indigenous Certification Board of Canada</w:t>
      </w:r>
    </w:p>
    <w:sectPr w:rsidR="001A6213" w:rsidRPr="00F55A64" w:rsidSect="00F55A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720" w:right="720" w:bottom="720" w:left="720" w:header="720" w:footer="720" w:gutter="0"/>
      <w:pgBorders w:offsetFrom="page">
        <w:top w:val="thinThickThinSmallGap" w:sz="48" w:space="24" w:color="DC7D0E" w:themeColor="accent2" w:themeShade="BF"/>
        <w:left w:val="thinThickThinSmallGap" w:sz="48" w:space="24" w:color="DC7D0E" w:themeColor="accent2" w:themeShade="BF"/>
        <w:bottom w:val="thinThickThinSmallGap" w:sz="48" w:space="24" w:color="DC7D0E" w:themeColor="accent2" w:themeShade="BF"/>
        <w:right w:val="thinThickThinSmallGap" w:sz="48" w:space="24" w:color="DC7D0E" w:themeColor="accent2" w:themeShade="BF"/>
      </w:pgBorders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2444D" w14:textId="77777777" w:rsidR="00A6156D" w:rsidRDefault="00A6156D">
      <w:r>
        <w:separator/>
      </w:r>
    </w:p>
  </w:endnote>
  <w:endnote w:type="continuationSeparator" w:id="0">
    <w:p w14:paraId="5A4ACD42" w14:textId="77777777" w:rsidR="00A6156D" w:rsidRDefault="00A61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35E7B" w14:textId="77777777" w:rsidR="00F55A64" w:rsidRDefault="00F55A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96323" w14:textId="77777777" w:rsidR="00F55A64" w:rsidRDefault="00F55A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A5D1" w14:textId="77777777" w:rsidR="00F55A64" w:rsidRDefault="00F55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DC74C" w14:textId="77777777" w:rsidR="00A6156D" w:rsidRDefault="00A6156D">
      <w:r>
        <w:separator/>
      </w:r>
    </w:p>
  </w:footnote>
  <w:footnote w:type="continuationSeparator" w:id="0">
    <w:p w14:paraId="51CC45BE" w14:textId="77777777" w:rsidR="00A6156D" w:rsidRDefault="00A61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C38A" w14:textId="0266ABCD" w:rsidR="00F55A64" w:rsidRDefault="00000000">
    <w:pPr>
      <w:pStyle w:val="Header"/>
    </w:pPr>
    <w:r>
      <w:rPr>
        <w:noProof/>
      </w:rPr>
      <w:pict w14:anchorId="39BE9C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9673704" o:spid="_x0000_s1026" type="#_x0000_t75" style="position:absolute;left:0;text-align:left;margin-left:0;margin-top:0;width:1280.3pt;height:720.15pt;z-index:-251657216;mso-position-horizontal:center;mso-position-horizontal-relative:margin;mso-position-vertical:center;mso-position-vertical-relative:margin" o:allowincell="f">
          <v:imagedata r:id="rId1" o:title="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55DEA" w14:textId="7D034BAB" w:rsidR="00F55A64" w:rsidRDefault="00000000">
    <w:pPr>
      <w:pStyle w:val="Header"/>
    </w:pPr>
    <w:r>
      <w:rPr>
        <w:noProof/>
      </w:rPr>
      <w:pict w14:anchorId="73C40F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9673705" o:spid="_x0000_s1027" type="#_x0000_t75" style="position:absolute;left:0;text-align:left;margin-left:0;margin-top:0;width:1280.3pt;height:720.15pt;z-index:-251656192;mso-position-horizontal:center;mso-position-horizontal-relative:margin;mso-position-vertical:center;mso-position-vertical-relative:margin" o:allowincell="f">
          <v:imagedata r:id="rId1" o:title="backgroun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2BC2" w14:textId="328E13EB" w:rsidR="00F55A64" w:rsidRDefault="00000000">
    <w:pPr>
      <w:pStyle w:val="Header"/>
    </w:pPr>
    <w:r>
      <w:rPr>
        <w:noProof/>
      </w:rPr>
      <w:pict w14:anchorId="464150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9673703" o:spid="_x0000_s1025" type="#_x0000_t75" style="position:absolute;left:0;text-align:left;margin-left:0;margin-top:0;width:1280.3pt;height:720.15pt;z-index:-251658240;mso-position-horizontal:center;mso-position-horizontal-relative:margin;mso-position-vertical:center;mso-position-vertical-relative:margin" o:allowincell="f">
          <v:imagedata r:id="rId1" o:title="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BDAA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7954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xNbMwMTc3MTIzNzRU0lEKTi0uzszPAykwrAUAfcZjJSwAAAA="/>
  </w:docVars>
  <w:rsids>
    <w:rsidRoot w:val="0042739D"/>
    <w:rsid w:val="000650D1"/>
    <w:rsid w:val="00086B03"/>
    <w:rsid w:val="000B47DD"/>
    <w:rsid w:val="000D49F3"/>
    <w:rsid w:val="00102399"/>
    <w:rsid w:val="00103BA2"/>
    <w:rsid w:val="00107F21"/>
    <w:rsid w:val="001176E1"/>
    <w:rsid w:val="00120558"/>
    <w:rsid w:val="0014679C"/>
    <w:rsid w:val="00152B6A"/>
    <w:rsid w:val="0015768F"/>
    <w:rsid w:val="00165482"/>
    <w:rsid w:val="00177013"/>
    <w:rsid w:val="00182989"/>
    <w:rsid w:val="00186DE0"/>
    <w:rsid w:val="001A6213"/>
    <w:rsid w:val="001C1263"/>
    <w:rsid w:val="001C3C0D"/>
    <w:rsid w:val="001D1062"/>
    <w:rsid w:val="001F6536"/>
    <w:rsid w:val="00222ECC"/>
    <w:rsid w:val="00266897"/>
    <w:rsid w:val="002705DB"/>
    <w:rsid w:val="00287666"/>
    <w:rsid w:val="002A06B8"/>
    <w:rsid w:val="002A290F"/>
    <w:rsid w:val="002B586D"/>
    <w:rsid w:val="002D0EC1"/>
    <w:rsid w:val="002D248F"/>
    <w:rsid w:val="002E0F9C"/>
    <w:rsid w:val="002E4B1A"/>
    <w:rsid w:val="002F2134"/>
    <w:rsid w:val="00341558"/>
    <w:rsid w:val="00374595"/>
    <w:rsid w:val="00374749"/>
    <w:rsid w:val="00380DD2"/>
    <w:rsid w:val="00381116"/>
    <w:rsid w:val="00396111"/>
    <w:rsid w:val="00397A04"/>
    <w:rsid w:val="003A5D21"/>
    <w:rsid w:val="003A7AF6"/>
    <w:rsid w:val="003E0CDD"/>
    <w:rsid w:val="00406F36"/>
    <w:rsid w:val="00407DDF"/>
    <w:rsid w:val="0042739D"/>
    <w:rsid w:val="0046323A"/>
    <w:rsid w:val="00465271"/>
    <w:rsid w:val="00474243"/>
    <w:rsid w:val="00486B44"/>
    <w:rsid w:val="004A2A43"/>
    <w:rsid w:val="004A440A"/>
    <w:rsid w:val="004B5969"/>
    <w:rsid w:val="004D3548"/>
    <w:rsid w:val="004E49DB"/>
    <w:rsid w:val="004E729D"/>
    <w:rsid w:val="004F595F"/>
    <w:rsid w:val="00596291"/>
    <w:rsid w:val="005A6192"/>
    <w:rsid w:val="00601FEA"/>
    <w:rsid w:val="00621F32"/>
    <w:rsid w:val="00637947"/>
    <w:rsid w:val="00640926"/>
    <w:rsid w:val="006462F0"/>
    <w:rsid w:val="006469FE"/>
    <w:rsid w:val="00661491"/>
    <w:rsid w:val="00665EA3"/>
    <w:rsid w:val="006A1D8F"/>
    <w:rsid w:val="006C531A"/>
    <w:rsid w:val="006C7EF2"/>
    <w:rsid w:val="006D38B9"/>
    <w:rsid w:val="007108A5"/>
    <w:rsid w:val="00724B80"/>
    <w:rsid w:val="007A029F"/>
    <w:rsid w:val="007A4E70"/>
    <w:rsid w:val="007B66EE"/>
    <w:rsid w:val="007C09DD"/>
    <w:rsid w:val="007C425E"/>
    <w:rsid w:val="007E051D"/>
    <w:rsid w:val="007F38EA"/>
    <w:rsid w:val="008122EB"/>
    <w:rsid w:val="00832C66"/>
    <w:rsid w:val="00853EA3"/>
    <w:rsid w:val="00872785"/>
    <w:rsid w:val="00872A1C"/>
    <w:rsid w:val="0087324E"/>
    <w:rsid w:val="008740B5"/>
    <w:rsid w:val="00890F96"/>
    <w:rsid w:val="00891EDF"/>
    <w:rsid w:val="008A057F"/>
    <w:rsid w:val="008A26CD"/>
    <w:rsid w:val="008A4CF6"/>
    <w:rsid w:val="008E1407"/>
    <w:rsid w:val="00915CA3"/>
    <w:rsid w:val="009532EB"/>
    <w:rsid w:val="009728BC"/>
    <w:rsid w:val="00980242"/>
    <w:rsid w:val="009843DF"/>
    <w:rsid w:val="009973C2"/>
    <w:rsid w:val="009A0AA1"/>
    <w:rsid w:val="009A1C27"/>
    <w:rsid w:val="009C628F"/>
    <w:rsid w:val="009F4425"/>
    <w:rsid w:val="00A14DAC"/>
    <w:rsid w:val="00A2237D"/>
    <w:rsid w:val="00A3307B"/>
    <w:rsid w:val="00A3408C"/>
    <w:rsid w:val="00A4700D"/>
    <w:rsid w:val="00A47649"/>
    <w:rsid w:val="00A6156D"/>
    <w:rsid w:val="00A84EFF"/>
    <w:rsid w:val="00A94EDE"/>
    <w:rsid w:val="00A953AE"/>
    <w:rsid w:val="00AB1B0A"/>
    <w:rsid w:val="00AE6E8E"/>
    <w:rsid w:val="00AF7201"/>
    <w:rsid w:val="00B25BD5"/>
    <w:rsid w:val="00B25C9E"/>
    <w:rsid w:val="00B3371A"/>
    <w:rsid w:val="00B70265"/>
    <w:rsid w:val="00B7562C"/>
    <w:rsid w:val="00B77C50"/>
    <w:rsid w:val="00BA1DB4"/>
    <w:rsid w:val="00BD323E"/>
    <w:rsid w:val="00BD595C"/>
    <w:rsid w:val="00BE2158"/>
    <w:rsid w:val="00C042B0"/>
    <w:rsid w:val="00C26DCD"/>
    <w:rsid w:val="00C33A27"/>
    <w:rsid w:val="00C45D4B"/>
    <w:rsid w:val="00C54525"/>
    <w:rsid w:val="00C67AF1"/>
    <w:rsid w:val="00C81706"/>
    <w:rsid w:val="00CE2580"/>
    <w:rsid w:val="00CE33C7"/>
    <w:rsid w:val="00CF0E24"/>
    <w:rsid w:val="00D233A0"/>
    <w:rsid w:val="00D25741"/>
    <w:rsid w:val="00D463B7"/>
    <w:rsid w:val="00D546D8"/>
    <w:rsid w:val="00D71440"/>
    <w:rsid w:val="00D8001F"/>
    <w:rsid w:val="00DA3286"/>
    <w:rsid w:val="00DC5ED5"/>
    <w:rsid w:val="00DD0626"/>
    <w:rsid w:val="00DF3FCE"/>
    <w:rsid w:val="00DF563D"/>
    <w:rsid w:val="00E03537"/>
    <w:rsid w:val="00E138FD"/>
    <w:rsid w:val="00E36797"/>
    <w:rsid w:val="00EB3D27"/>
    <w:rsid w:val="00EC7EA5"/>
    <w:rsid w:val="00ED10BC"/>
    <w:rsid w:val="00F25CBF"/>
    <w:rsid w:val="00F4663C"/>
    <w:rsid w:val="00F55A64"/>
    <w:rsid w:val="00F751FC"/>
    <w:rsid w:val="00F83AE8"/>
    <w:rsid w:val="00F8762B"/>
    <w:rsid w:val="00FA2DE1"/>
    <w:rsid w:val="00FB4741"/>
    <w:rsid w:val="00FC290D"/>
    <w:rsid w:val="00FC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687B17D"/>
  <w15:chartTrackingRefBased/>
  <w15:docId w15:val="{34E7289C-733D-4C9D-8AF9-0AC3683F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240" w:after="240"/>
      <w:ind w:left="2160" w:right="2160"/>
      <w:jc w:val="center"/>
    </w:pPr>
    <w:rPr>
      <w:color w:val="444D26" w:themeColor="text2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120" w:after="360" w:line="240" w:lineRule="auto"/>
      <w:outlineLvl w:val="0"/>
    </w:pPr>
    <w:rPr>
      <w:rFonts w:asciiTheme="majorHAnsi" w:eastAsiaTheme="majorEastAsia" w:hAnsiTheme="majorHAnsi" w:cstheme="majorBidi"/>
      <w:caps/>
      <w:sz w:val="72"/>
      <w:szCs w:val="72"/>
    </w:rPr>
  </w:style>
  <w:style w:type="paragraph" w:styleId="Heading2">
    <w:name w:val="heading 2"/>
    <w:basedOn w:val="Normal"/>
    <w:next w:val="Normal"/>
    <w:link w:val="Heading2Char"/>
    <w:uiPriority w:val="1"/>
    <w:qFormat/>
    <w:pPr>
      <w:keepNext/>
      <w:keepLines/>
      <w:spacing w:after="0" w:line="240" w:lineRule="auto"/>
      <w:outlineLvl w:val="1"/>
    </w:pPr>
    <w:rPr>
      <w:rFonts w:asciiTheme="majorHAnsi" w:eastAsiaTheme="majorEastAsia" w:hAnsiTheme="majorHAnsi" w:cstheme="majorBidi"/>
      <w:caps/>
      <w:color w:val="595959" w:themeColor="text1" w:themeTint="A6"/>
      <w:sz w:val="56"/>
      <w:szCs w:val="56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7C916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caps/>
      <w:color w:val="444D26" w:themeColor="text2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Pr>
      <w:rFonts w:asciiTheme="majorHAnsi" w:eastAsiaTheme="majorEastAsia" w:hAnsiTheme="majorHAnsi" w:cstheme="majorBidi"/>
      <w:caps/>
      <w:color w:val="595959" w:themeColor="text1" w:themeTint="A6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444D26" w:themeColor="text2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1"/>
    <w:qFormat/>
    <w:pPr>
      <w:spacing w:before="0" w:after="0" w:line="240" w:lineRule="auto"/>
      <w:ind w:left="216" w:right="216"/>
    </w:pPr>
    <w:rPr>
      <w:sz w:val="20"/>
      <w:szCs w:val="20"/>
    </w:rPr>
  </w:style>
  <w:style w:type="character" w:customStyle="1" w:styleId="SignatureChar">
    <w:name w:val="Signature Char"/>
    <w:basedOn w:val="DefaultParagraphFont"/>
    <w:link w:val="Signature"/>
    <w:uiPriority w:val="1"/>
    <w:rPr>
      <w:color w:val="444D26" w:themeColor="text2"/>
      <w:sz w:val="20"/>
      <w:szCs w:val="20"/>
    </w:rPr>
  </w:style>
  <w:style w:type="paragraph" w:customStyle="1" w:styleId="Seal">
    <w:name w:val="Seal"/>
    <w:basedOn w:val="Normal"/>
    <w:next w:val="Normal"/>
    <w:uiPriority w:val="1"/>
    <w:qFormat/>
    <w:pPr>
      <w:spacing w:before="0" w:after="0" w:line="240" w:lineRule="auto"/>
      <w:ind w:left="0" w:right="0"/>
    </w:p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7C9163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4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43"/>
    <w:rPr>
      <w:rFonts w:ascii="Segoe UI" w:hAnsi="Segoe UI" w:cs="Segoe UI"/>
      <w:color w:val="444D26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B596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969"/>
    <w:rPr>
      <w:color w:val="444D26" w:themeColor="text2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B596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969"/>
    <w:rPr>
      <w:color w:val="444D26" w:themeColor="text2"/>
      <w:sz w:val="28"/>
      <w:szCs w:val="28"/>
    </w:rPr>
  </w:style>
  <w:style w:type="paragraph" w:styleId="NoSpacing">
    <w:name w:val="No Spacing"/>
    <w:link w:val="NoSpacingChar"/>
    <w:uiPriority w:val="1"/>
    <w:qFormat/>
    <w:rsid w:val="00107F21"/>
    <w:pPr>
      <w:spacing w:after="0" w:line="240" w:lineRule="auto"/>
    </w:pPr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07F2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AppData\Roaming\Microsoft\Templates\Diploma%20certificate.dotx" TargetMode="External"/></Relationships>
</file>

<file path=word/theme/theme1.xml><?xml version="1.0" encoding="utf-8"?>
<a:theme xmlns:a="http://schemas.openxmlformats.org/drawingml/2006/main" name="High school diploma certificate (Fancy design)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ambria">
      <a:majorFont>
        <a:latin typeface="Cambria" panose="02040503050406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B0A10-20C0-4FCD-8685-72FEDE481E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FFF5A-DB13-49DC-B4A6-EDC9F58A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Diploma certificate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Karen Main</dc:creator>
  <cp:keywords/>
  <cp:lastModifiedBy>Karen Main</cp:lastModifiedBy>
  <cp:revision>2</cp:revision>
  <dcterms:created xsi:type="dcterms:W3CDTF">2026-04-17T19:02:00Z</dcterms:created>
  <dcterms:modified xsi:type="dcterms:W3CDTF">2026-04-17T19:02:00Z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TC039875579991</vt:lpwstr>
  </property>
</Properties>
</file>